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«Признание граждан 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малоимущими в целях принятия на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 в качестве нуждающихся в 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жилых помещениях»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748E7" w:rsidRPr="002143E8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748E7" w:rsidRPr="008B518C" w:rsidRDefault="001748E7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748E7" w:rsidRPr="008B518C" w:rsidRDefault="001748E7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748E7" w:rsidRPr="008B518C" w:rsidRDefault="001748E7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1748E7" w:rsidRDefault="001748E7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748E7" w:rsidRPr="008B518C" w:rsidRDefault="001748E7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1748E7" w:rsidRPr="008B518C" w:rsidRDefault="001748E7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1748E7" w:rsidRDefault="001748E7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48E7" w:rsidRDefault="001748E7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48E7" w:rsidRDefault="001748E7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1748E7" w:rsidRDefault="001748E7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1748E7" w:rsidRDefault="001748E7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1748E7" w:rsidRDefault="001748E7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748E7" w:rsidRDefault="001748E7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 я обратился в Администрацию муниципального образования Белореченский район с заявлением (запросом) о предоставлении муниципальной услуги  ______________________________ __________________________________________________________________.</w:t>
      </w:r>
    </w:p>
    <w:p w:rsidR="001748E7" w:rsidRDefault="001748E7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1748E7" w:rsidRDefault="001748E7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1748E7" w:rsidRDefault="001748E7" w:rsidP="00290D03">
      <w:pPr>
        <w:rPr>
          <w:rFonts w:ascii="Times New Roman" w:hAnsi="Times New Roman"/>
          <w:sz w:val="28"/>
          <w:szCs w:val="28"/>
        </w:rPr>
      </w:pPr>
    </w:p>
    <w:p w:rsidR="001748E7" w:rsidRDefault="001748E7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1748E7" w:rsidRDefault="001748E7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48E7" w:rsidRDefault="001748E7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1748E7" w:rsidRPr="00290D03" w:rsidRDefault="001748E7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1748E7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A1860"/>
    <w:rsid w:val="000D1D65"/>
    <w:rsid w:val="00163B95"/>
    <w:rsid w:val="001748E7"/>
    <w:rsid w:val="00185E4C"/>
    <w:rsid w:val="002143E8"/>
    <w:rsid w:val="00290D03"/>
    <w:rsid w:val="00861984"/>
    <w:rsid w:val="008B518C"/>
    <w:rsid w:val="00955290"/>
    <w:rsid w:val="00A1291E"/>
    <w:rsid w:val="00B2588A"/>
    <w:rsid w:val="00B32374"/>
    <w:rsid w:val="00BB53AF"/>
    <w:rsid w:val="00BE12B0"/>
    <w:rsid w:val="00CC63B3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218</Words>
  <Characters>1243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2</cp:revision>
  <dcterms:created xsi:type="dcterms:W3CDTF">2020-10-21T07:26:00Z</dcterms:created>
  <dcterms:modified xsi:type="dcterms:W3CDTF">2020-10-21T07:26:00Z</dcterms:modified>
</cp:coreProperties>
</file>